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F0291" w14:textId="3240F720" w:rsidR="004018E2" w:rsidRPr="004D0829" w:rsidRDefault="006B58C1" w:rsidP="004D0829">
      <w:pPr>
        <w:pStyle w:val="NoSpacing"/>
        <w:shd w:val="clear" w:color="auto" w:fill="FFFFFF" w:themeFill="background1"/>
        <w:rPr>
          <w:color w:val="000000"/>
        </w:rPr>
      </w:pPr>
      <w:r w:rsidRPr="004D0829">
        <w:rPr>
          <w:color w:val="000000"/>
        </w:rPr>
        <w:t>Haskin Paper Products</w:t>
      </w:r>
    </w:p>
    <w:p w14:paraId="7D8A8048" w14:textId="77777777" w:rsidR="00FA3ACF" w:rsidRPr="004D0829" w:rsidRDefault="00FA3ACF" w:rsidP="004D0829">
      <w:pPr>
        <w:pStyle w:val="NoSpacing"/>
        <w:rPr>
          <w:color w:val="000000"/>
        </w:rPr>
      </w:pPr>
    </w:p>
    <w:p w14:paraId="4E9B517C" w14:textId="77777777" w:rsidR="00EC769B" w:rsidRPr="004D0829" w:rsidRDefault="00EC769B" w:rsidP="004D0829">
      <w:pPr>
        <w:pStyle w:val="NoSpacing"/>
        <w:rPr>
          <w:color w:val="000000"/>
        </w:rPr>
      </w:pPr>
    </w:p>
    <w:p w14:paraId="2955D2F9" w14:textId="2DA07D6F" w:rsidR="006B58C1" w:rsidRPr="004D0829" w:rsidRDefault="006B58C1" w:rsidP="004D0829">
      <w:pPr>
        <w:pStyle w:val="NoSpacing"/>
        <w:rPr>
          <w:b/>
          <w:color w:val="1F497D" w:themeColor="text2"/>
          <w14:textFill>
            <w14:solidFill>
              <w14:schemeClr w14:val="tx2">
                <w14:lumMod w14:val="75000"/>
              </w14:schemeClr>
            </w14:solidFill>
          </w14:textFill>
        </w:rPr>
      </w:pPr>
      <w:r w:rsidRPr="004D0829">
        <w:rPr>
          <w:b/>
          <w:color w:val="1F497D" w:themeColor="text2"/>
          <w14:textFill>
            <w14:solidFill>
              <w14:schemeClr w14:val="tx2">
                <w14:lumMod w14:val="75000"/>
              </w14:schemeClr>
            </w14:solidFill>
          </w14:textFill>
        </w:rPr>
        <w:t>Company</w:t>
      </w:r>
      <w:r w:rsidR="004D0829">
        <w:rPr>
          <w:b/>
          <w:color w:val="1F497D" w:themeColor="text2"/>
          <w14:textFill>
            <w14:solidFill>
              <w14:schemeClr w14:val="tx2">
                <w14:lumMod w14:val="75000"/>
              </w14:schemeClr>
            </w14:solidFill>
          </w14:textFill>
        </w:rPr>
        <w:t xml:space="preserve"> </w:t>
      </w:r>
      <w:r w:rsidR="00F91F7B" w:rsidRPr="004D0829">
        <w:rPr>
          <w:b/>
          <w:color w:val="1F497D" w:themeColor="text2"/>
          <w14:textFill>
            <w14:solidFill>
              <w14:schemeClr w14:val="tx2">
                <w14:lumMod w14:val="75000"/>
              </w14:schemeClr>
            </w14:solidFill>
          </w14:textFill>
        </w:rPr>
        <w:t>Picnic</w:t>
      </w:r>
      <w:r w:rsidR="00EC769B" w:rsidRPr="004D0829">
        <w:rPr>
          <w:b/>
          <w:color w:val="1F497D" w:themeColor="text2"/>
          <w14:textFill>
            <w14:solidFill>
              <w14:schemeClr w14:val="tx2">
                <w14:lumMod w14:val="75000"/>
              </w14:schemeClr>
            </w14:solidFill>
          </w14:textFill>
        </w:rPr>
        <w:t>!</w:t>
      </w:r>
    </w:p>
    <w:p w14:paraId="46C760A4" w14:textId="43F0CEA0" w:rsidR="007C7A69" w:rsidRPr="004D0829" w:rsidRDefault="007C7A69" w:rsidP="004D0829">
      <w:pPr>
        <w:pStyle w:val="NoSpacing"/>
      </w:pPr>
    </w:p>
    <w:p w14:paraId="5C28F208" w14:textId="43F16220" w:rsidR="00FA3ACF" w:rsidRPr="004D0829" w:rsidRDefault="00FA3ACF" w:rsidP="004D0829">
      <w:pPr>
        <w:pStyle w:val="NoSpacing"/>
      </w:pPr>
      <w:r w:rsidRPr="004D0829">
        <w:t>July 15</w:t>
      </w:r>
    </w:p>
    <w:p w14:paraId="29DA00DD" w14:textId="77777777" w:rsidR="00FA3ACF" w:rsidRPr="004D0829" w:rsidRDefault="00FA3ACF" w:rsidP="004D0829">
      <w:pPr>
        <w:pStyle w:val="NoSpacing"/>
      </w:pPr>
      <w:r w:rsidRPr="004D0829">
        <w:t>9:00-3:00</w:t>
      </w:r>
    </w:p>
    <w:p w14:paraId="2B5FDD9A" w14:textId="77777777" w:rsidR="00FA3ACF" w:rsidRPr="004D0829" w:rsidRDefault="00FA3ACF" w:rsidP="004D0829">
      <w:pPr>
        <w:pStyle w:val="NoSpacing"/>
      </w:pPr>
      <w:r w:rsidRPr="004D0829">
        <w:t>Bradley Park</w:t>
      </w:r>
    </w:p>
    <w:p w14:paraId="00DF90B5" w14:textId="77777777" w:rsidR="00FA3ACF" w:rsidRPr="004D0829" w:rsidRDefault="00FA3ACF" w:rsidP="004D0829">
      <w:pPr>
        <w:pStyle w:val="NoSpacing"/>
      </w:pPr>
    </w:p>
    <w:p w14:paraId="52F8902F" w14:textId="0B9F9A43" w:rsidR="004018E2" w:rsidRPr="004D0829" w:rsidRDefault="004C0241" w:rsidP="004D0829">
      <w:pPr>
        <w:pStyle w:val="NoSpacing"/>
        <w:rPr>
          <w:b/>
        </w:rPr>
      </w:pPr>
      <w:r w:rsidRPr="004D0829">
        <w:t>Don’t miss</w:t>
      </w:r>
      <w:r w:rsidR="001D5300" w:rsidRPr="004D0829">
        <w:t xml:space="preserve"> the </w:t>
      </w:r>
      <w:r w:rsidR="00882965" w:rsidRPr="004D0829">
        <w:t>annual</w:t>
      </w:r>
      <w:r w:rsidR="006B58C1" w:rsidRPr="004D0829">
        <w:rPr>
          <w:b/>
        </w:rPr>
        <w:t xml:space="preserve"> Company</w:t>
      </w:r>
      <w:r w:rsidR="009D652F" w:rsidRPr="004D0829">
        <w:rPr>
          <w:b/>
        </w:rPr>
        <w:t xml:space="preserve"> Picnic </w:t>
      </w:r>
      <w:r w:rsidR="001D5300" w:rsidRPr="004D0829">
        <w:t xml:space="preserve">at </w:t>
      </w:r>
      <w:r w:rsidR="009D652F" w:rsidRPr="004D0829">
        <w:rPr>
          <w:b/>
        </w:rPr>
        <w:t xml:space="preserve">Bradley Park </w:t>
      </w:r>
      <w:r w:rsidR="001D5300" w:rsidRPr="004D0829">
        <w:t xml:space="preserve">on </w:t>
      </w:r>
      <w:r w:rsidR="009D652F" w:rsidRPr="004D0829">
        <w:t xml:space="preserve">Friday </w:t>
      </w:r>
      <w:r w:rsidR="009D652F" w:rsidRPr="004D0829">
        <w:rPr>
          <w:b/>
        </w:rPr>
        <w:t xml:space="preserve">July 15! </w:t>
      </w:r>
      <w:r w:rsidR="00C721F0" w:rsidRPr="004D0829">
        <w:t>Work up a sweat playing volleyball or competing in the Relay Race.</w:t>
      </w:r>
      <w:r w:rsidR="001D5300" w:rsidRPr="004D0829">
        <w:t xml:space="preserve"> </w:t>
      </w:r>
      <w:r w:rsidR="00882965" w:rsidRPr="004D0829">
        <w:t>Play basketball, g</w:t>
      </w:r>
      <w:r w:rsidR="00C721F0" w:rsidRPr="004D0829">
        <w:t xml:space="preserve">o for a swim or simply relax on the beach. Enjoy great food </w:t>
      </w:r>
      <w:r w:rsidR="007C7A69" w:rsidRPr="004D0829">
        <w:t xml:space="preserve">with your colleagues </w:t>
      </w:r>
      <w:r w:rsidR="00C721F0" w:rsidRPr="004D0829">
        <w:t xml:space="preserve">at the </w:t>
      </w:r>
      <w:r w:rsidR="007C7A69" w:rsidRPr="004D0829">
        <w:t xml:space="preserve">barbecue lunch! </w:t>
      </w:r>
      <w:r w:rsidRPr="004D0829">
        <w:t xml:space="preserve">See below for </w:t>
      </w:r>
      <w:r w:rsidR="009D652F" w:rsidRPr="004D0829">
        <w:t>the schedule.</w:t>
      </w:r>
      <w:r w:rsidR="00C84EA9">
        <w:t xml:space="preserve"> </w:t>
      </w:r>
      <w:r w:rsidR="009D652F" w:rsidRPr="004D0829">
        <w:t>See you there!</w:t>
      </w:r>
      <w:r w:rsidRPr="004D0829">
        <w:t xml:space="preserve"> </w:t>
      </w:r>
    </w:p>
    <w:p w14:paraId="094D550A" w14:textId="77777777" w:rsidR="006B58C1" w:rsidRPr="009D652F" w:rsidRDefault="006B58C1" w:rsidP="004D0829">
      <w:pPr>
        <w:pStyle w:val="NoSpacing"/>
        <w:rPr>
          <w:sz w:val="28"/>
        </w:rPr>
      </w:pPr>
    </w:p>
    <w:p w14:paraId="643BE4CE" w14:textId="77777777" w:rsidR="004018E2" w:rsidRPr="009D652F" w:rsidRDefault="004018E2" w:rsidP="006B58C1">
      <w:pPr>
        <w:pStyle w:val="NoSpacing"/>
        <w:rPr>
          <w:sz w:val="20"/>
        </w:rPr>
      </w:pPr>
      <w:bookmarkStart w:id="0" w:name="_GoBack"/>
      <w:bookmarkEnd w:id="0"/>
    </w:p>
    <w:sectPr w:rsidR="004018E2" w:rsidRPr="009D652F" w:rsidSect="00FA3A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AD2CB" w14:textId="77777777" w:rsidR="00BA2A66" w:rsidRDefault="00BA2A66">
      <w:pPr>
        <w:spacing w:after="0" w:line="240" w:lineRule="auto"/>
      </w:pPr>
      <w:r>
        <w:separator/>
      </w:r>
    </w:p>
  </w:endnote>
  <w:endnote w:type="continuationSeparator" w:id="0">
    <w:p w14:paraId="41740B52" w14:textId="77777777" w:rsidR="00BA2A66" w:rsidRDefault="00BA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0F786" w14:textId="77777777" w:rsidR="00BA2A66" w:rsidRDefault="00BA2A66">
      <w:pPr>
        <w:spacing w:after="0" w:line="240" w:lineRule="auto"/>
      </w:pPr>
      <w:r>
        <w:separator/>
      </w:r>
    </w:p>
  </w:footnote>
  <w:footnote w:type="continuationSeparator" w:id="0">
    <w:p w14:paraId="4592653F" w14:textId="77777777" w:rsidR="00BA2A66" w:rsidRDefault="00BA2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in;height:103.5pt;visibility:visible;mso-wrap-style:square" o:bullet="t">
        <v:imagedata r:id="rId1" o:title="MC900272982[1]"/>
      </v:shape>
    </w:pict>
  </w:numPicBullet>
  <w:abstractNum w:abstractNumId="0">
    <w:nsid w:val="04A56412"/>
    <w:multiLevelType w:val="hybridMultilevel"/>
    <w:tmpl w:val="ACE0ADC4"/>
    <w:lvl w:ilvl="0" w:tplc="E984FD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7657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B4AD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38C7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487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447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C49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28EC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CA33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300"/>
    <w:rsid w:val="00075F82"/>
    <w:rsid w:val="000B1F7C"/>
    <w:rsid w:val="0018631E"/>
    <w:rsid w:val="001D5300"/>
    <w:rsid w:val="00261FE8"/>
    <w:rsid w:val="003D047F"/>
    <w:rsid w:val="004018E2"/>
    <w:rsid w:val="004C0241"/>
    <w:rsid w:val="004D0829"/>
    <w:rsid w:val="00650A5B"/>
    <w:rsid w:val="006B58C1"/>
    <w:rsid w:val="007C0371"/>
    <w:rsid w:val="007C7A69"/>
    <w:rsid w:val="00882965"/>
    <w:rsid w:val="00927FA8"/>
    <w:rsid w:val="009D652F"/>
    <w:rsid w:val="00A34FA8"/>
    <w:rsid w:val="00A80891"/>
    <w:rsid w:val="00AD1511"/>
    <w:rsid w:val="00AD70E7"/>
    <w:rsid w:val="00B17CD6"/>
    <w:rsid w:val="00B2717F"/>
    <w:rsid w:val="00BA2A66"/>
    <w:rsid w:val="00BD7BCE"/>
    <w:rsid w:val="00C721F0"/>
    <w:rsid w:val="00C84EA9"/>
    <w:rsid w:val="00CF036C"/>
    <w:rsid w:val="00D47111"/>
    <w:rsid w:val="00EA7181"/>
    <w:rsid w:val="00EC769B"/>
    <w:rsid w:val="00F046EE"/>
    <w:rsid w:val="00F91F7B"/>
    <w:rsid w:val="00FA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9F0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40"/>
    <w:rsid w:val="004C02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241"/>
    <w:rPr>
      <w:rFonts w:ascii="Tahoma" w:hAnsi="Tahoma" w:cs="Tahoma"/>
      <w:sz w:val="16"/>
      <w:szCs w:val="16"/>
    </w:rPr>
  </w:style>
  <w:style w:type="table" w:styleId="LightList-Accent6">
    <w:name w:val="Light List Accent 6"/>
    <w:basedOn w:val="TableNormal"/>
    <w:uiPriority w:val="46"/>
    <w:rsid w:val="007C03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D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BCE"/>
  </w:style>
  <w:style w:type="paragraph" w:styleId="Footer">
    <w:name w:val="footer"/>
    <w:basedOn w:val="Normal"/>
    <w:link w:val="FooterChar"/>
    <w:uiPriority w:val="99"/>
    <w:unhideWhenUsed/>
    <w:rsid w:val="00BD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BCE"/>
  </w:style>
  <w:style w:type="table" w:styleId="MediumShading2-Accent1">
    <w:name w:val="Medium Shading 2 Accent 1"/>
    <w:basedOn w:val="TableNormal"/>
    <w:uiPriority w:val="41"/>
    <w:rsid w:val="009D65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D9D9" w:themeFill="background1" w:themeFillShade="D8"/>
      </w:tcPr>
    </w:tblStylePr>
    <w:tblStylePr w:type="band1Horz">
      <w:tblPr/>
      <w:tcPr>
        <w:shd w:val="clear" w:color="auto" w:fill="D9D9D9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Spacing">
    <w:name w:val="No Spacing"/>
    <w:uiPriority w:val="1"/>
    <w:qFormat/>
    <w:rsid w:val="006B58C1"/>
    <w:pPr>
      <w:spacing w:after="0" w:line="240" w:lineRule="auto"/>
    </w:pPr>
  </w:style>
  <w:style w:type="table" w:styleId="ColorfulGrid-Accent2">
    <w:name w:val="Colorful Grid Accent 2"/>
    <w:basedOn w:val="TableNormal"/>
    <w:uiPriority w:val="42"/>
    <w:rsid w:val="006B58C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CDB" w:themeFill="accent2" w:themeFillTint="33"/>
    </w:tcPr>
    <w:tblStylePr w:type="firstRow">
      <w:rPr>
        <w:b/>
        <w:bCs/>
      </w:rPr>
      <w:tblPr/>
      <w:tcPr>
        <w:shd w:val="clear" w:color="auto" w:fill="E6B9B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6B9B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5373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53735" w:themeFill="accent2" w:themeFillShade="BF"/>
      </w:tcPr>
    </w:tblStylePr>
    <w:tblStylePr w:type="band1Vert">
      <w:tblPr/>
      <w:tcPr>
        <w:shd w:val="clear" w:color="auto" w:fill="E0A8A6" w:themeFill="accent2" w:themeFillTint="7F"/>
      </w:tcPr>
    </w:tblStylePr>
    <w:tblStylePr w:type="band1Horz">
      <w:tblPr/>
      <w:tcPr>
        <w:shd w:val="clear" w:color="auto" w:fill="E0A8A6" w:themeFill="accent2" w:themeFillTint="7F"/>
      </w:tcPr>
    </w:tblStylePr>
  </w:style>
  <w:style w:type="table" w:styleId="MediumShading1-Accent4">
    <w:name w:val="Medium Shading 1 Accent 4"/>
    <w:basedOn w:val="TableNormal"/>
    <w:uiPriority w:val="44"/>
    <w:rsid w:val="00D47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08BB9" w:themeColor="accent4" w:themeTint="BF"/>
        <w:left w:val="single" w:sz="8" w:space="0" w:color="A08BB9" w:themeColor="accent4" w:themeTint="BF"/>
        <w:bottom w:val="single" w:sz="8" w:space="0" w:color="A08BB9" w:themeColor="accent4" w:themeTint="BF"/>
        <w:right w:val="single" w:sz="8" w:space="0" w:color="A08BB9" w:themeColor="accent4" w:themeTint="BF"/>
        <w:insideH w:val="single" w:sz="8" w:space="0" w:color="A08B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08BB9" w:themeColor="accent4" w:themeTint="BF"/>
          <w:left w:val="single" w:sz="8" w:space="0" w:color="A08BB9" w:themeColor="accent4" w:themeTint="BF"/>
          <w:bottom w:val="single" w:sz="8" w:space="0" w:color="A08BB9" w:themeColor="accent4" w:themeTint="BF"/>
          <w:right w:val="single" w:sz="8" w:space="0" w:color="A08B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8BB9" w:themeColor="accent4" w:themeTint="BF"/>
          <w:left w:val="single" w:sz="8" w:space="0" w:color="A08BB9" w:themeColor="accent4" w:themeTint="BF"/>
          <w:bottom w:val="single" w:sz="8" w:space="0" w:color="A08BB9" w:themeColor="accent4" w:themeTint="BF"/>
          <w:right w:val="single" w:sz="8" w:space="0" w:color="A08B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DarkList-Accent2">
    <w:name w:val="Dark List Accent 2"/>
    <w:basedOn w:val="TableNormal"/>
    <w:uiPriority w:val="42"/>
    <w:rsid w:val="00D4711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5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373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</w:style>
  <w:style w:type="table" w:styleId="ColorfulList-Accent2">
    <w:name w:val="Colorful List Accent 2"/>
    <w:basedOn w:val="TableNormal"/>
    <w:uiPriority w:val="42"/>
    <w:rsid w:val="00A34FA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EE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CDB" w:themeFill="accent2" w:themeFillTint="33"/>
      </w:tcPr>
    </w:tblStylePr>
  </w:style>
  <w:style w:type="table" w:styleId="LightGrid-Accent1">
    <w:name w:val="Light Grid Accent 1"/>
    <w:basedOn w:val="TableNormal"/>
    <w:uiPriority w:val="41"/>
    <w:rsid w:val="00FA3AC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E0EF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E0EF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olorfulList-Accent6">
    <w:name w:val="Colorful List Accent 6"/>
    <w:basedOn w:val="TableNormal"/>
    <w:uiPriority w:val="46"/>
    <w:rsid w:val="00FA3AC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5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8EA6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ADA" w:themeFill="accent6" w:themeFillTint="33"/>
      </w:tcPr>
    </w:tblStylePr>
  </w:style>
  <w:style w:type="table" w:styleId="LightList-Accent2">
    <w:name w:val="Light List Accent 2"/>
    <w:basedOn w:val="TableNormal"/>
    <w:uiPriority w:val="42"/>
    <w:rsid w:val="00EC7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MediumList1-Accent2">
    <w:name w:val="Medium List 1 Accent 2"/>
    <w:basedOn w:val="TableNormal"/>
    <w:uiPriority w:val="42"/>
    <w:rsid w:val="00EC769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40"/>
    <w:rsid w:val="004C02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241"/>
    <w:rPr>
      <w:rFonts w:ascii="Tahoma" w:hAnsi="Tahoma" w:cs="Tahoma"/>
      <w:sz w:val="16"/>
      <w:szCs w:val="16"/>
    </w:rPr>
  </w:style>
  <w:style w:type="table" w:styleId="LightList-Accent6">
    <w:name w:val="Light List Accent 6"/>
    <w:basedOn w:val="TableNormal"/>
    <w:uiPriority w:val="46"/>
    <w:rsid w:val="007C03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D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BCE"/>
  </w:style>
  <w:style w:type="paragraph" w:styleId="Footer">
    <w:name w:val="footer"/>
    <w:basedOn w:val="Normal"/>
    <w:link w:val="FooterChar"/>
    <w:uiPriority w:val="99"/>
    <w:unhideWhenUsed/>
    <w:rsid w:val="00BD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BCE"/>
  </w:style>
  <w:style w:type="table" w:styleId="MediumShading2-Accent1">
    <w:name w:val="Medium Shading 2 Accent 1"/>
    <w:basedOn w:val="TableNormal"/>
    <w:uiPriority w:val="41"/>
    <w:rsid w:val="009D65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D9D9" w:themeFill="background1" w:themeFillShade="D8"/>
      </w:tcPr>
    </w:tblStylePr>
    <w:tblStylePr w:type="band1Horz">
      <w:tblPr/>
      <w:tcPr>
        <w:shd w:val="clear" w:color="auto" w:fill="D9D9D9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Spacing">
    <w:name w:val="No Spacing"/>
    <w:uiPriority w:val="1"/>
    <w:qFormat/>
    <w:rsid w:val="006B58C1"/>
    <w:pPr>
      <w:spacing w:after="0" w:line="240" w:lineRule="auto"/>
    </w:pPr>
  </w:style>
  <w:style w:type="table" w:styleId="ColorfulGrid-Accent2">
    <w:name w:val="Colorful Grid Accent 2"/>
    <w:basedOn w:val="TableNormal"/>
    <w:uiPriority w:val="42"/>
    <w:rsid w:val="006B58C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CDB" w:themeFill="accent2" w:themeFillTint="33"/>
    </w:tcPr>
    <w:tblStylePr w:type="firstRow">
      <w:rPr>
        <w:b/>
        <w:bCs/>
      </w:rPr>
      <w:tblPr/>
      <w:tcPr>
        <w:shd w:val="clear" w:color="auto" w:fill="E6B9B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6B9B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5373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53735" w:themeFill="accent2" w:themeFillShade="BF"/>
      </w:tcPr>
    </w:tblStylePr>
    <w:tblStylePr w:type="band1Vert">
      <w:tblPr/>
      <w:tcPr>
        <w:shd w:val="clear" w:color="auto" w:fill="E0A8A6" w:themeFill="accent2" w:themeFillTint="7F"/>
      </w:tcPr>
    </w:tblStylePr>
    <w:tblStylePr w:type="band1Horz">
      <w:tblPr/>
      <w:tcPr>
        <w:shd w:val="clear" w:color="auto" w:fill="E0A8A6" w:themeFill="accent2" w:themeFillTint="7F"/>
      </w:tcPr>
    </w:tblStylePr>
  </w:style>
  <w:style w:type="table" w:styleId="MediumShading1-Accent4">
    <w:name w:val="Medium Shading 1 Accent 4"/>
    <w:basedOn w:val="TableNormal"/>
    <w:uiPriority w:val="44"/>
    <w:rsid w:val="00D47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08BB9" w:themeColor="accent4" w:themeTint="BF"/>
        <w:left w:val="single" w:sz="8" w:space="0" w:color="A08BB9" w:themeColor="accent4" w:themeTint="BF"/>
        <w:bottom w:val="single" w:sz="8" w:space="0" w:color="A08BB9" w:themeColor="accent4" w:themeTint="BF"/>
        <w:right w:val="single" w:sz="8" w:space="0" w:color="A08BB9" w:themeColor="accent4" w:themeTint="BF"/>
        <w:insideH w:val="single" w:sz="8" w:space="0" w:color="A08B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08BB9" w:themeColor="accent4" w:themeTint="BF"/>
          <w:left w:val="single" w:sz="8" w:space="0" w:color="A08BB9" w:themeColor="accent4" w:themeTint="BF"/>
          <w:bottom w:val="single" w:sz="8" w:space="0" w:color="A08BB9" w:themeColor="accent4" w:themeTint="BF"/>
          <w:right w:val="single" w:sz="8" w:space="0" w:color="A08B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8BB9" w:themeColor="accent4" w:themeTint="BF"/>
          <w:left w:val="single" w:sz="8" w:space="0" w:color="A08BB9" w:themeColor="accent4" w:themeTint="BF"/>
          <w:bottom w:val="single" w:sz="8" w:space="0" w:color="A08BB9" w:themeColor="accent4" w:themeTint="BF"/>
          <w:right w:val="single" w:sz="8" w:space="0" w:color="A08B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DarkList-Accent2">
    <w:name w:val="Dark List Accent 2"/>
    <w:basedOn w:val="TableNormal"/>
    <w:uiPriority w:val="42"/>
    <w:rsid w:val="00D47111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5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373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</w:style>
  <w:style w:type="table" w:styleId="ColorfulList-Accent2">
    <w:name w:val="Colorful List Accent 2"/>
    <w:basedOn w:val="TableNormal"/>
    <w:uiPriority w:val="42"/>
    <w:rsid w:val="00A34FA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EE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CDB" w:themeFill="accent2" w:themeFillTint="33"/>
      </w:tcPr>
    </w:tblStylePr>
  </w:style>
  <w:style w:type="table" w:styleId="LightGrid-Accent1">
    <w:name w:val="Light Grid Accent 1"/>
    <w:basedOn w:val="TableNormal"/>
    <w:uiPriority w:val="41"/>
    <w:rsid w:val="00FA3AC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E0EF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E0EF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olorfulList-Accent6">
    <w:name w:val="Colorful List Accent 6"/>
    <w:basedOn w:val="TableNormal"/>
    <w:uiPriority w:val="46"/>
    <w:rsid w:val="00FA3AC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5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8EA6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ADA" w:themeFill="accent6" w:themeFillTint="33"/>
      </w:tcPr>
    </w:tblStylePr>
  </w:style>
  <w:style w:type="table" w:styleId="LightList-Accent2">
    <w:name w:val="Light List Accent 2"/>
    <w:basedOn w:val="TableNormal"/>
    <w:uiPriority w:val="42"/>
    <w:rsid w:val="00EC7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MediumList1-Accent2">
    <w:name w:val="Medium List 1 Accent 2"/>
    <w:basedOn w:val="TableNormal"/>
    <w:uiPriority w:val="42"/>
    <w:rsid w:val="00EC769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Jennifer</cp:lastModifiedBy>
  <cp:revision>4</cp:revision>
  <cp:lastPrinted>2010-02-20T00:07:00Z</cp:lastPrinted>
  <dcterms:created xsi:type="dcterms:W3CDTF">2010-02-20T00:25:00Z</dcterms:created>
  <dcterms:modified xsi:type="dcterms:W3CDTF">2010-02-24T15:12:00Z</dcterms:modified>
</cp:coreProperties>
</file>